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17A53" w14:textId="77777777" w:rsidR="00F65AF4" w:rsidRDefault="00F65AF4" w:rsidP="00F65A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SWYFT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5CAE855D" w14:textId="3F7F0C09" w:rsidR="00F65AF4" w:rsidRDefault="00F65AF4" w:rsidP="00F65A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the parish of Darfield.</w:t>
      </w:r>
    </w:p>
    <w:p w14:paraId="2E3F1801" w14:textId="77777777" w:rsidR="00F65AF4" w:rsidRDefault="00F65AF4" w:rsidP="00F65A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88A253" w14:textId="77777777" w:rsidR="00F65AF4" w:rsidRDefault="00F65AF4" w:rsidP="00F65A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C81A54" w14:textId="77777777" w:rsidR="00F65AF4" w:rsidRDefault="00F65AF4" w:rsidP="00F65A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at the altar of the Blessed Virgin Mary in York</w:t>
      </w:r>
    </w:p>
    <w:p w14:paraId="08A6C9A2" w14:textId="77777777" w:rsidR="00F65AF4" w:rsidRDefault="00F65AF4" w:rsidP="00F65A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0191F969" w14:textId="77777777" w:rsidR="00F65AF4" w:rsidRDefault="00F65AF4" w:rsidP="00F65A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.96)</w:t>
      </w:r>
    </w:p>
    <w:p w14:paraId="5819F567" w14:textId="77777777" w:rsidR="00F65AF4" w:rsidRDefault="00F65AF4" w:rsidP="00F65A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E85C76" w14:textId="77777777" w:rsidR="00F65AF4" w:rsidRDefault="00F65AF4" w:rsidP="00F65A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3023B0" w14:textId="77777777" w:rsidR="00F65AF4" w:rsidRPr="003572CF" w:rsidRDefault="00F65AF4" w:rsidP="00F65A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2021</w:t>
      </w:r>
    </w:p>
    <w:p w14:paraId="64A5992E" w14:textId="10D5E47E" w:rsidR="00BA00AB" w:rsidRPr="00F65AF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65A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DFF7E" w14:textId="77777777" w:rsidR="00F65AF4" w:rsidRDefault="00F65AF4" w:rsidP="009139A6">
      <w:r>
        <w:separator/>
      </w:r>
    </w:p>
  </w:endnote>
  <w:endnote w:type="continuationSeparator" w:id="0">
    <w:p w14:paraId="270E5C83" w14:textId="77777777" w:rsidR="00F65AF4" w:rsidRDefault="00F65A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EC2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086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235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260E3" w14:textId="77777777" w:rsidR="00F65AF4" w:rsidRDefault="00F65AF4" w:rsidP="009139A6">
      <w:r>
        <w:separator/>
      </w:r>
    </w:p>
  </w:footnote>
  <w:footnote w:type="continuationSeparator" w:id="0">
    <w:p w14:paraId="36EFE01F" w14:textId="77777777" w:rsidR="00F65AF4" w:rsidRDefault="00F65A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FEF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459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B23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AF4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  <w:rsid w:val="00F6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C88F9"/>
  <w15:chartTrackingRefBased/>
  <w15:docId w15:val="{FC4F86BD-12D1-4BC4-BFB5-D3444DEED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2021-03-13T17:28:00Z</dcterms:created>
  <dcterms:modified xsi:type="dcterms:W3CDTF">2021-03-13T17:30:00Z</dcterms:modified>
</cp:coreProperties>
</file>